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CA34FA">
            <w:pPr>
              <w:pStyle w:val="Heading2"/>
              <w:outlineLvl w:val="1"/>
            </w:pPr>
            <w:r w:rsidRPr="003F49B4">
              <w:rPr>
                <w:sz w:val="48"/>
              </w:rPr>
              <w:t>P</w:t>
            </w:r>
            <w:r w:rsidR="00CA34FA">
              <w:rPr>
                <w:sz w:val="48"/>
              </w:rPr>
              <w:t>329</w:t>
            </w:r>
            <w:r w:rsidR="009E6A73" w:rsidRPr="003F49B4">
              <w:rPr>
                <w:sz w:val="48"/>
              </w:rPr>
              <w:t xml:space="preserve"> </w:t>
            </w:r>
            <w:r w:rsidR="0013771E" w:rsidRPr="003F49B4">
              <w:rPr>
                <w:sz w:val="48"/>
              </w:rPr>
              <w:t>‘</w:t>
            </w:r>
            <w:r w:rsidR="00CA34FA" w:rsidRPr="00CA34FA">
              <w:rPr>
                <w:sz w:val="48"/>
              </w:rPr>
              <w:t>Changes to REMIT inside information reporting’</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A34FA">
                                    <w:t>329</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A34FA" w:rsidP="00147011">
                                  <w:pPr>
                                    <w:pStyle w:val="Footer"/>
                                    <w:rPr>
                                      <w:spacing w:val="-8"/>
                                    </w:rPr>
                                  </w:pPr>
                                  <w:r w:rsidRPr="00CA34FA">
                                    <w:rPr>
                                      <w:b/>
                                    </w:rPr>
                                    <w:t>Wednesday 13 January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A34FA">
                              <w:t>329</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A34FA" w:rsidP="00147011">
                            <w:pPr>
                              <w:pStyle w:val="Footer"/>
                              <w:rPr>
                                <w:spacing w:val="-8"/>
                              </w:rPr>
                            </w:pPr>
                            <w:r w:rsidRPr="00CA34FA">
                              <w:rPr>
                                <w:b/>
                              </w:rPr>
                              <w:t>Wednesday 13 January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712278" w:rsidP="00CA34FA">
            <w:pPr>
              <w:keepNext/>
              <w:spacing w:after="40"/>
              <w:ind w:left="113" w:right="113"/>
            </w:pPr>
            <w:r w:rsidRPr="00712278">
              <w:t>Do you agree with the Workgroup’s initial (unanimous) view that P329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517F7" w:rsidRDefault="009517F7"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A0B16"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A0B16" w:rsidRPr="004B6745" w:rsidRDefault="007A0B16" w:rsidP="007A0B16">
            <w:pPr>
              <w:keepNext/>
              <w:spacing w:line="240" w:lineRule="auto"/>
              <w:ind w:left="113"/>
              <w:rPr>
                <w:b/>
                <w:color w:val="FFFFFF"/>
              </w:rPr>
            </w:pPr>
            <w:r>
              <w:rPr>
                <w:b/>
                <w:color w:val="FFFFFF"/>
              </w:rPr>
              <w:t>Question 2</w:t>
            </w:r>
          </w:p>
        </w:tc>
      </w:tr>
      <w:tr w:rsidR="007A0B16" w:rsidRPr="004850FA" w:rsidTr="003D617E">
        <w:trPr>
          <w:cantSplit/>
          <w:trHeight w:val="160"/>
        </w:trPr>
        <w:tc>
          <w:tcPr>
            <w:tcW w:w="6300" w:type="dxa"/>
            <w:tcBorders>
              <w:top w:val="single" w:sz="8" w:space="0" w:color="9A4D9E"/>
              <w:bottom w:val="single" w:sz="8" w:space="0" w:color="9A4D9E"/>
              <w:right w:val="single" w:sz="8" w:space="0" w:color="9A4D9E"/>
            </w:tcBorders>
          </w:tcPr>
          <w:p w:rsidR="007A0B16" w:rsidRPr="004850FA" w:rsidRDefault="007A0B16" w:rsidP="003D617E">
            <w:pPr>
              <w:keepNext/>
              <w:spacing w:after="40"/>
              <w:ind w:left="113" w:right="113"/>
            </w:pPr>
            <w:r>
              <w:t xml:space="preserve">Do </w:t>
            </w:r>
            <w:r w:rsidRPr="00481163">
              <w:t xml:space="preserve">you agree that the </w:t>
            </w:r>
            <w:r>
              <w:t xml:space="preserve">Requirements </w:t>
            </w:r>
            <w:r w:rsidRPr="00481163">
              <w:t xml:space="preserve">in </w:t>
            </w:r>
            <w:r w:rsidRPr="001D62BC">
              <w:t xml:space="preserve">Attachment </w:t>
            </w:r>
            <w:r>
              <w:t>A</w:t>
            </w:r>
            <w:r w:rsidRPr="001D62BC">
              <w:t xml:space="preserve"> deliver</w:t>
            </w:r>
            <w:r w:rsidR="00187079">
              <w:t>s</w:t>
            </w:r>
            <w:r w:rsidRPr="001D62BC">
              <w:t xml:space="preserve"> the intention of P329?</w:t>
            </w:r>
          </w:p>
        </w:tc>
        <w:tc>
          <w:tcPr>
            <w:tcW w:w="1725" w:type="dxa"/>
            <w:tcBorders>
              <w:top w:val="single" w:sz="8" w:space="0" w:color="9A4D9E"/>
              <w:left w:val="single" w:sz="8" w:space="0" w:color="9A4D9E"/>
              <w:bottom w:val="single" w:sz="8" w:space="0" w:color="9A4D9E"/>
            </w:tcBorders>
          </w:tcPr>
          <w:p w:rsidR="007A0B16" w:rsidRPr="004850FA" w:rsidRDefault="007A0B16"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A0B16" w:rsidRPr="004B6745" w:rsidTr="003D617E">
        <w:trPr>
          <w:cantSplit/>
          <w:trHeight w:val="155"/>
        </w:trPr>
        <w:tc>
          <w:tcPr>
            <w:tcW w:w="8025" w:type="dxa"/>
            <w:gridSpan w:val="2"/>
            <w:tcBorders>
              <w:top w:val="single" w:sz="8" w:space="0" w:color="9A4D9E"/>
            </w:tcBorders>
          </w:tcPr>
          <w:p w:rsidR="007A0B16" w:rsidRPr="004B6745" w:rsidRDefault="007A0B16" w:rsidP="003D617E">
            <w:pPr>
              <w:keepNext/>
              <w:spacing w:after="40"/>
              <w:ind w:left="113" w:right="113"/>
              <w:rPr>
                <w:color w:val="008576"/>
              </w:rPr>
            </w:pPr>
            <w:r w:rsidRPr="00DF2645">
              <w:rPr>
                <w:color w:val="008576"/>
              </w:rPr>
              <w:t>Please provide your rationale</w:t>
            </w:r>
            <w:r>
              <w:rPr>
                <w:color w:val="008576"/>
              </w:rPr>
              <w:t>.</w:t>
            </w:r>
          </w:p>
        </w:tc>
      </w:tr>
      <w:tr w:rsidR="007A0B16" w:rsidRPr="004850FA" w:rsidTr="003D617E">
        <w:trPr>
          <w:trHeight w:val="152"/>
        </w:trPr>
        <w:tc>
          <w:tcPr>
            <w:tcW w:w="8025" w:type="dxa"/>
            <w:gridSpan w:val="2"/>
          </w:tcPr>
          <w:p w:rsidR="007A0B16" w:rsidRPr="004850FA" w:rsidRDefault="007A0B16"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A0B16" w:rsidRDefault="007A0B1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A0B16">
            <w:pPr>
              <w:keepNext/>
              <w:spacing w:line="240" w:lineRule="auto"/>
              <w:ind w:left="113"/>
              <w:rPr>
                <w:b/>
                <w:color w:val="FFFFFF"/>
              </w:rPr>
            </w:pPr>
            <w:r>
              <w:rPr>
                <w:b/>
                <w:color w:val="FFFFFF"/>
              </w:rPr>
              <w:t xml:space="preserve">Question </w:t>
            </w:r>
            <w:r w:rsidR="007A0B16">
              <w:rPr>
                <w:b/>
                <w:color w:val="FFFFFF"/>
              </w:rPr>
              <w:t>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CA34FA" w:rsidRPr="004850FA" w:rsidRDefault="00CA34FA" w:rsidP="00CA34FA">
            <w:pPr>
              <w:keepNext/>
              <w:spacing w:after="40"/>
              <w:ind w:left="113" w:right="113"/>
            </w:pPr>
            <w:r w:rsidRPr="00481163">
              <w:t>Do you agree that the draft legal text</w:t>
            </w:r>
            <w:r>
              <w:t xml:space="preserve"> </w:t>
            </w:r>
            <w:r w:rsidRPr="00481163">
              <w:t xml:space="preserve">in </w:t>
            </w:r>
            <w:r w:rsidRPr="001D62BC">
              <w:t>Attachment B deliver</w:t>
            </w:r>
            <w:r w:rsidR="00187079">
              <w:t>s</w:t>
            </w:r>
            <w:r w:rsidRPr="001D62BC">
              <w:t xml:space="preserve"> the intention of P329?</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CA34FA" w:rsidRDefault="00CA34F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517F7"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9517F7" w:rsidRPr="004B6745" w:rsidRDefault="009517F7" w:rsidP="00712278">
            <w:pPr>
              <w:keepNext/>
              <w:spacing w:line="240" w:lineRule="auto"/>
              <w:ind w:left="113"/>
              <w:rPr>
                <w:b/>
                <w:color w:val="FFFFFF"/>
              </w:rPr>
            </w:pPr>
            <w:r>
              <w:rPr>
                <w:b/>
                <w:color w:val="FFFFFF"/>
              </w:rPr>
              <w:t xml:space="preserve">Question </w:t>
            </w:r>
            <w:r w:rsidR="00712278">
              <w:rPr>
                <w:b/>
                <w:color w:val="FFFFFF"/>
              </w:rPr>
              <w:t>4</w:t>
            </w:r>
          </w:p>
        </w:tc>
      </w:tr>
      <w:tr w:rsidR="009517F7" w:rsidRPr="004850FA" w:rsidTr="003D617E">
        <w:trPr>
          <w:cantSplit/>
          <w:trHeight w:val="160"/>
        </w:trPr>
        <w:tc>
          <w:tcPr>
            <w:tcW w:w="6300" w:type="dxa"/>
            <w:tcBorders>
              <w:top w:val="single" w:sz="8" w:space="0" w:color="9A4D9E"/>
              <w:bottom w:val="single" w:sz="8" w:space="0" w:color="9A4D9E"/>
              <w:right w:val="single" w:sz="8" w:space="0" w:color="9A4D9E"/>
            </w:tcBorders>
          </w:tcPr>
          <w:p w:rsidR="009517F7" w:rsidRPr="004850FA" w:rsidRDefault="009517F7" w:rsidP="009517F7">
            <w:pPr>
              <w:keepNext/>
              <w:spacing w:after="40"/>
              <w:ind w:left="113" w:right="113"/>
            </w:pPr>
            <w:r w:rsidRPr="009517F7">
              <w:t>Do you agree with the use of ATOM for the web feed to ACER? (</w:t>
            </w:r>
            <w:proofErr w:type="gramStart"/>
            <w:r w:rsidRPr="009517F7">
              <w:t>i.e</w:t>
            </w:r>
            <w:proofErr w:type="gramEnd"/>
            <w:r w:rsidRPr="009517F7">
              <w:t>. instead of RSS)?</w:t>
            </w:r>
          </w:p>
        </w:tc>
        <w:tc>
          <w:tcPr>
            <w:tcW w:w="1725" w:type="dxa"/>
            <w:tcBorders>
              <w:top w:val="single" w:sz="8" w:space="0" w:color="9A4D9E"/>
              <w:left w:val="single" w:sz="8" w:space="0" w:color="9A4D9E"/>
              <w:bottom w:val="single" w:sz="8" w:space="0" w:color="9A4D9E"/>
            </w:tcBorders>
          </w:tcPr>
          <w:p w:rsidR="009517F7" w:rsidRPr="004850FA" w:rsidRDefault="009517F7"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517F7" w:rsidRPr="004B6745" w:rsidTr="003D617E">
        <w:trPr>
          <w:cantSplit/>
          <w:trHeight w:val="155"/>
        </w:trPr>
        <w:tc>
          <w:tcPr>
            <w:tcW w:w="8025" w:type="dxa"/>
            <w:gridSpan w:val="2"/>
            <w:tcBorders>
              <w:top w:val="single" w:sz="8" w:space="0" w:color="9A4D9E"/>
            </w:tcBorders>
          </w:tcPr>
          <w:p w:rsidR="009517F7" w:rsidRPr="004B6745" w:rsidRDefault="009517F7" w:rsidP="003D617E">
            <w:pPr>
              <w:keepNext/>
              <w:spacing w:after="40"/>
              <w:ind w:left="113" w:right="113"/>
              <w:rPr>
                <w:color w:val="008576"/>
              </w:rPr>
            </w:pPr>
            <w:r>
              <w:rPr>
                <w:color w:val="008576"/>
              </w:rPr>
              <w:t>Please provide your rationale.</w:t>
            </w:r>
          </w:p>
        </w:tc>
      </w:tr>
      <w:tr w:rsidR="009517F7" w:rsidRPr="004850FA" w:rsidTr="003D617E">
        <w:trPr>
          <w:trHeight w:val="152"/>
        </w:trPr>
        <w:tc>
          <w:tcPr>
            <w:tcW w:w="8025" w:type="dxa"/>
            <w:gridSpan w:val="2"/>
          </w:tcPr>
          <w:p w:rsidR="009517F7" w:rsidRPr="004850FA" w:rsidRDefault="009517F7"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517F7" w:rsidRDefault="009517F7"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12278"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12278" w:rsidRPr="004B6745" w:rsidRDefault="00712278" w:rsidP="00712278">
            <w:pPr>
              <w:keepNext/>
              <w:spacing w:line="240" w:lineRule="auto"/>
              <w:ind w:left="113"/>
              <w:rPr>
                <w:b/>
                <w:color w:val="FFFFFF"/>
              </w:rPr>
            </w:pPr>
            <w:r>
              <w:rPr>
                <w:b/>
                <w:color w:val="FFFFFF"/>
              </w:rPr>
              <w:t>Question 5</w:t>
            </w:r>
          </w:p>
        </w:tc>
      </w:tr>
      <w:tr w:rsidR="00712278" w:rsidRPr="004850FA" w:rsidTr="003D617E">
        <w:trPr>
          <w:cantSplit/>
          <w:trHeight w:val="160"/>
        </w:trPr>
        <w:tc>
          <w:tcPr>
            <w:tcW w:w="6300" w:type="dxa"/>
            <w:tcBorders>
              <w:top w:val="single" w:sz="8" w:space="0" w:color="9A4D9E"/>
              <w:bottom w:val="single" w:sz="8" w:space="0" w:color="9A4D9E"/>
              <w:right w:val="single" w:sz="8" w:space="0" w:color="9A4D9E"/>
            </w:tcBorders>
          </w:tcPr>
          <w:p w:rsidR="00712278" w:rsidRPr="004850FA" w:rsidRDefault="00712278" w:rsidP="003D617E">
            <w:pPr>
              <w:keepNext/>
              <w:spacing w:after="40"/>
              <w:ind w:left="113" w:right="113"/>
            </w:pPr>
            <w:r w:rsidRPr="00DB03EE">
              <w:rPr>
                <w:color w:val="000000"/>
              </w:rPr>
              <w:t xml:space="preserve">Do you </w:t>
            </w:r>
            <w:r>
              <w:rPr>
                <w:color w:val="000000"/>
              </w:rPr>
              <w:t>believe that the ACER required web feed should also be available to participants and other interested organisations?</w:t>
            </w:r>
            <w:r w:rsidR="00187079">
              <w:rPr>
                <w:color w:val="000000"/>
              </w:rPr>
              <w:t xml:space="preserve"> (i.e. as well as the </w:t>
            </w:r>
            <w:bookmarkStart w:id="1" w:name="_GoBack"/>
            <w:bookmarkEnd w:id="1"/>
            <w:r w:rsidR="00187079">
              <w:rPr>
                <w:color w:val="000000"/>
              </w:rPr>
              <w:t>API web feed)</w:t>
            </w:r>
          </w:p>
        </w:tc>
        <w:tc>
          <w:tcPr>
            <w:tcW w:w="1725" w:type="dxa"/>
            <w:tcBorders>
              <w:top w:val="single" w:sz="8" w:space="0" w:color="9A4D9E"/>
              <w:left w:val="single" w:sz="8" w:space="0" w:color="9A4D9E"/>
              <w:bottom w:val="single" w:sz="8" w:space="0" w:color="9A4D9E"/>
            </w:tcBorders>
          </w:tcPr>
          <w:p w:rsidR="00712278" w:rsidRPr="004850FA" w:rsidRDefault="00712278"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12278" w:rsidRPr="004B6745" w:rsidTr="003D617E">
        <w:trPr>
          <w:cantSplit/>
          <w:trHeight w:val="155"/>
        </w:trPr>
        <w:tc>
          <w:tcPr>
            <w:tcW w:w="8025" w:type="dxa"/>
            <w:gridSpan w:val="2"/>
            <w:tcBorders>
              <w:top w:val="single" w:sz="8" w:space="0" w:color="9A4D9E"/>
            </w:tcBorders>
          </w:tcPr>
          <w:p w:rsidR="00712278" w:rsidRPr="004B6745" w:rsidRDefault="00712278" w:rsidP="003D617E">
            <w:pPr>
              <w:keepNext/>
              <w:spacing w:after="40"/>
              <w:ind w:left="113" w:right="113"/>
              <w:rPr>
                <w:color w:val="008576"/>
              </w:rPr>
            </w:pPr>
            <w:r>
              <w:rPr>
                <w:color w:val="008576"/>
              </w:rPr>
              <w:t>Please provide your rationale.</w:t>
            </w:r>
          </w:p>
        </w:tc>
      </w:tr>
      <w:tr w:rsidR="00712278" w:rsidRPr="004850FA" w:rsidTr="003D617E">
        <w:trPr>
          <w:trHeight w:val="152"/>
        </w:trPr>
        <w:tc>
          <w:tcPr>
            <w:tcW w:w="8025" w:type="dxa"/>
            <w:gridSpan w:val="2"/>
          </w:tcPr>
          <w:p w:rsidR="00712278" w:rsidRPr="004850FA" w:rsidRDefault="00712278"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12278" w:rsidRDefault="00712278" w:rsidP="00712278"/>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12278"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12278" w:rsidRPr="004B6745" w:rsidRDefault="00712278" w:rsidP="00712278">
            <w:pPr>
              <w:keepNext/>
              <w:spacing w:line="240" w:lineRule="auto"/>
              <w:ind w:left="113"/>
              <w:rPr>
                <w:b/>
                <w:color w:val="FFFFFF"/>
              </w:rPr>
            </w:pPr>
            <w:r>
              <w:rPr>
                <w:b/>
                <w:color w:val="FFFFFF"/>
              </w:rPr>
              <w:t>Question 6</w:t>
            </w:r>
          </w:p>
        </w:tc>
      </w:tr>
      <w:tr w:rsidR="00712278" w:rsidRPr="004850FA" w:rsidTr="003D617E">
        <w:trPr>
          <w:cantSplit/>
          <w:trHeight w:val="160"/>
        </w:trPr>
        <w:tc>
          <w:tcPr>
            <w:tcW w:w="6300" w:type="dxa"/>
            <w:tcBorders>
              <w:top w:val="single" w:sz="8" w:space="0" w:color="9A4D9E"/>
              <w:bottom w:val="single" w:sz="8" w:space="0" w:color="9A4D9E"/>
              <w:right w:val="single" w:sz="8" w:space="0" w:color="9A4D9E"/>
            </w:tcBorders>
          </w:tcPr>
          <w:p w:rsidR="00712278" w:rsidRPr="004850FA" w:rsidRDefault="00712278" w:rsidP="003D617E">
            <w:pPr>
              <w:keepNext/>
              <w:spacing w:after="40"/>
              <w:ind w:left="113" w:right="113"/>
            </w:pPr>
            <w:r>
              <w:rPr>
                <w:color w:val="000000"/>
              </w:rPr>
              <w:t>Do you support the inclusion of an option for participants to submit an outage profile for REMIT insider information purposes? Please indicate the impact that this may have on your organisation.</w:t>
            </w:r>
          </w:p>
        </w:tc>
        <w:tc>
          <w:tcPr>
            <w:tcW w:w="1725" w:type="dxa"/>
            <w:tcBorders>
              <w:top w:val="single" w:sz="8" w:space="0" w:color="9A4D9E"/>
              <w:left w:val="single" w:sz="8" w:space="0" w:color="9A4D9E"/>
              <w:bottom w:val="single" w:sz="8" w:space="0" w:color="9A4D9E"/>
            </w:tcBorders>
          </w:tcPr>
          <w:p w:rsidR="00712278" w:rsidRPr="004850FA" w:rsidRDefault="00712278"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12278" w:rsidRPr="004B6745" w:rsidTr="003D617E">
        <w:trPr>
          <w:cantSplit/>
          <w:trHeight w:val="155"/>
        </w:trPr>
        <w:tc>
          <w:tcPr>
            <w:tcW w:w="8025" w:type="dxa"/>
            <w:gridSpan w:val="2"/>
            <w:tcBorders>
              <w:top w:val="single" w:sz="8" w:space="0" w:color="9A4D9E"/>
            </w:tcBorders>
          </w:tcPr>
          <w:p w:rsidR="00712278" w:rsidRPr="004B6745" w:rsidRDefault="00712278" w:rsidP="003D617E">
            <w:pPr>
              <w:keepNext/>
              <w:spacing w:after="40"/>
              <w:ind w:left="113" w:right="113"/>
              <w:rPr>
                <w:color w:val="008576"/>
              </w:rPr>
            </w:pPr>
            <w:r>
              <w:rPr>
                <w:color w:val="008576"/>
              </w:rPr>
              <w:t>Please provide your rationale.</w:t>
            </w:r>
          </w:p>
        </w:tc>
      </w:tr>
      <w:tr w:rsidR="00712278" w:rsidRPr="004850FA" w:rsidTr="003D617E">
        <w:trPr>
          <w:trHeight w:val="152"/>
        </w:trPr>
        <w:tc>
          <w:tcPr>
            <w:tcW w:w="8025" w:type="dxa"/>
            <w:gridSpan w:val="2"/>
          </w:tcPr>
          <w:p w:rsidR="00712278" w:rsidRPr="004850FA" w:rsidRDefault="00712278"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12278" w:rsidRDefault="00712278" w:rsidP="00712278"/>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12278"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12278" w:rsidRPr="004B6745" w:rsidRDefault="00712278" w:rsidP="00712278">
            <w:pPr>
              <w:keepNext/>
              <w:spacing w:line="240" w:lineRule="auto"/>
              <w:ind w:left="113"/>
              <w:rPr>
                <w:b/>
                <w:color w:val="FFFFFF"/>
              </w:rPr>
            </w:pPr>
            <w:r>
              <w:rPr>
                <w:b/>
                <w:color w:val="FFFFFF"/>
              </w:rPr>
              <w:lastRenderedPageBreak/>
              <w:t>Question 7</w:t>
            </w:r>
          </w:p>
        </w:tc>
      </w:tr>
      <w:tr w:rsidR="00712278" w:rsidRPr="004850FA" w:rsidTr="003D617E">
        <w:trPr>
          <w:cantSplit/>
          <w:trHeight w:val="160"/>
        </w:trPr>
        <w:tc>
          <w:tcPr>
            <w:tcW w:w="6300" w:type="dxa"/>
            <w:tcBorders>
              <w:top w:val="single" w:sz="8" w:space="0" w:color="9A4D9E"/>
              <w:bottom w:val="single" w:sz="8" w:space="0" w:color="9A4D9E"/>
              <w:right w:val="single" w:sz="8" w:space="0" w:color="9A4D9E"/>
            </w:tcBorders>
          </w:tcPr>
          <w:p w:rsidR="00712278" w:rsidRPr="004850FA" w:rsidRDefault="00712278" w:rsidP="003D617E">
            <w:pPr>
              <w:keepNext/>
              <w:spacing w:after="40"/>
              <w:ind w:left="113" w:right="113"/>
            </w:pPr>
            <w:r>
              <w:rPr>
                <w:color w:val="000000"/>
              </w:rPr>
              <w:t>Do you support the removal of MODIS submission to BMRS for REMIT purposes? Please indicate the impact that this may have on your organisation.</w:t>
            </w:r>
          </w:p>
        </w:tc>
        <w:tc>
          <w:tcPr>
            <w:tcW w:w="1725" w:type="dxa"/>
            <w:tcBorders>
              <w:top w:val="single" w:sz="8" w:space="0" w:color="9A4D9E"/>
              <w:left w:val="single" w:sz="8" w:space="0" w:color="9A4D9E"/>
              <w:bottom w:val="single" w:sz="8" w:space="0" w:color="9A4D9E"/>
            </w:tcBorders>
          </w:tcPr>
          <w:p w:rsidR="00712278" w:rsidRPr="004850FA" w:rsidRDefault="00712278"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12278" w:rsidRPr="004B6745" w:rsidTr="003D617E">
        <w:trPr>
          <w:cantSplit/>
          <w:trHeight w:val="155"/>
        </w:trPr>
        <w:tc>
          <w:tcPr>
            <w:tcW w:w="8025" w:type="dxa"/>
            <w:gridSpan w:val="2"/>
            <w:tcBorders>
              <w:top w:val="single" w:sz="8" w:space="0" w:color="9A4D9E"/>
            </w:tcBorders>
          </w:tcPr>
          <w:p w:rsidR="00712278" w:rsidRPr="004B6745" w:rsidRDefault="00712278" w:rsidP="003D617E">
            <w:pPr>
              <w:keepNext/>
              <w:spacing w:after="40"/>
              <w:ind w:left="113" w:right="113"/>
              <w:rPr>
                <w:color w:val="008576"/>
              </w:rPr>
            </w:pPr>
            <w:r>
              <w:rPr>
                <w:color w:val="008576"/>
              </w:rPr>
              <w:t>Please provide your rationale.</w:t>
            </w:r>
          </w:p>
        </w:tc>
      </w:tr>
      <w:tr w:rsidR="00712278" w:rsidRPr="004850FA" w:rsidTr="003D617E">
        <w:trPr>
          <w:trHeight w:val="152"/>
        </w:trPr>
        <w:tc>
          <w:tcPr>
            <w:tcW w:w="8025" w:type="dxa"/>
            <w:gridSpan w:val="2"/>
          </w:tcPr>
          <w:p w:rsidR="00712278" w:rsidRPr="004850FA" w:rsidRDefault="00712278"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12278" w:rsidRDefault="0071227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12278"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12278" w:rsidRPr="004B6745" w:rsidRDefault="00712278" w:rsidP="00712278">
            <w:pPr>
              <w:keepNext/>
              <w:spacing w:line="240" w:lineRule="auto"/>
              <w:ind w:left="113"/>
              <w:rPr>
                <w:b/>
                <w:color w:val="FFFFFF"/>
              </w:rPr>
            </w:pPr>
            <w:r>
              <w:rPr>
                <w:b/>
                <w:color w:val="FFFFFF"/>
              </w:rPr>
              <w:t>Question 8</w:t>
            </w:r>
          </w:p>
        </w:tc>
      </w:tr>
      <w:tr w:rsidR="00712278" w:rsidRPr="004850FA" w:rsidTr="003D617E">
        <w:trPr>
          <w:cantSplit/>
          <w:trHeight w:val="160"/>
        </w:trPr>
        <w:tc>
          <w:tcPr>
            <w:tcW w:w="6300" w:type="dxa"/>
            <w:tcBorders>
              <w:top w:val="single" w:sz="8" w:space="0" w:color="9A4D9E"/>
              <w:bottom w:val="single" w:sz="8" w:space="0" w:color="9A4D9E"/>
              <w:right w:val="single" w:sz="8" w:space="0" w:color="9A4D9E"/>
            </w:tcBorders>
          </w:tcPr>
          <w:p w:rsidR="00712278" w:rsidRPr="004850FA" w:rsidRDefault="00712278" w:rsidP="003D617E">
            <w:pPr>
              <w:keepNext/>
              <w:spacing w:after="40"/>
              <w:ind w:left="113" w:right="113"/>
            </w:pPr>
            <w:r>
              <w:rPr>
                <w:color w:val="000000"/>
              </w:rPr>
              <w:t>Do you believe there are any additional considerations for the Workgroup</w:t>
            </w:r>
            <w:r w:rsidRPr="004850FA">
              <w:t>?</w:t>
            </w:r>
          </w:p>
        </w:tc>
        <w:tc>
          <w:tcPr>
            <w:tcW w:w="1725" w:type="dxa"/>
            <w:tcBorders>
              <w:top w:val="single" w:sz="8" w:space="0" w:color="9A4D9E"/>
              <w:left w:val="single" w:sz="8" w:space="0" w:color="9A4D9E"/>
              <w:bottom w:val="single" w:sz="8" w:space="0" w:color="9A4D9E"/>
            </w:tcBorders>
          </w:tcPr>
          <w:p w:rsidR="00712278" w:rsidRPr="004850FA" w:rsidRDefault="00712278"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12278" w:rsidRPr="004B6745" w:rsidTr="003D617E">
        <w:trPr>
          <w:cantSplit/>
          <w:trHeight w:val="155"/>
        </w:trPr>
        <w:tc>
          <w:tcPr>
            <w:tcW w:w="8025" w:type="dxa"/>
            <w:gridSpan w:val="2"/>
            <w:tcBorders>
              <w:top w:val="single" w:sz="8" w:space="0" w:color="9A4D9E"/>
            </w:tcBorders>
          </w:tcPr>
          <w:p w:rsidR="00712278" w:rsidRPr="004B6745" w:rsidRDefault="00712278" w:rsidP="003D617E">
            <w:pPr>
              <w:keepNext/>
              <w:spacing w:after="40"/>
              <w:ind w:left="113" w:right="113"/>
              <w:rPr>
                <w:color w:val="008576"/>
              </w:rPr>
            </w:pPr>
            <w:r>
              <w:rPr>
                <w:color w:val="008576"/>
              </w:rPr>
              <w:t>Please provide your views</w:t>
            </w:r>
          </w:p>
        </w:tc>
      </w:tr>
      <w:tr w:rsidR="00712278" w:rsidRPr="004850FA" w:rsidTr="003D617E">
        <w:trPr>
          <w:trHeight w:val="152"/>
        </w:trPr>
        <w:tc>
          <w:tcPr>
            <w:tcW w:w="8025" w:type="dxa"/>
            <w:gridSpan w:val="2"/>
          </w:tcPr>
          <w:p w:rsidR="00712278" w:rsidRPr="004850FA" w:rsidRDefault="00712278"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12278" w:rsidRDefault="0071227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A0B16"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A0B16" w:rsidRPr="004B6745" w:rsidRDefault="007A0B16" w:rsidP="007A0B16">
            <w:pPr>
              <w:keepNext/>
              <w:spacing w:line="240" w:lineRule="auto"/>
              <w:ind w:left="113"/>
              <w:rPr>
                <w:b/>
                <w:color w:val="FFFFFF"/>
              </w:rPr>
            </w:pPr>
            <w:r>
              <w:rPr>
                <w:b/>
                <w:color w:val="FFFFFF"/>
              </w:rPr>
              <w:t>Question 9</w:t>
            </w:r>
          </w:p>
        </w:tc>
      </w:tr>
      <w:tr w:rsidR="007A0B16" w:rsidRPr="004850FA" w:rsidTr="003D617E">
        <w:trPr>
          <w:cantSplit/>
          <w:trHeight w:val="160"/>
        </w:trPr>
        <w:tc>
          <w:tcPr>
            <w:tcW w:w="6300" w:type="dxa"/>
            <w:tcBorders>
              <w:top w:val="single" w:sz="8" w:space="0" w:color="9A4D9E"/>
              <w:bottom w:val="single" w:sz="8" w:space="0" w:color="9A4D9E"/>
              <w:right w:val="single" w:sz="8" w:space="0" w:color="9A4D9E"/>
            </w:tcBorders>
          </w:tcPr>
          <w:p w:rsidR="007A0B16" w:rsidRPr="004850FA" w:rsidRDefault="007A0B16" w:rsidP="003D617E">
            <w:pPr>
              <w:keepNext/>
              <w:spacing w:after="40"/>
              <w:ind w:left="113" w:right="113"/>
            </w:pPr>
            <w:r w:rsidRPr="003E7276">
              <w:t>Do you have a potential Alternative Modification, within the scope of P329 that would better facilitate the Applicable BSC Objectives compared to the Proposed Modification?</w:t>
            </w:r>
          </w:p>
        </w:tc>
        <w:tc>
          <w:tcPr>
            <w:tcW w:w="1725" w:type="dxa"/>
            <w:tcBorders>
              <w:top w:val="single" w:sz="8" w:space="0" w:color="9A4D9E"/>
              <w:left w:val="single" w:sz="8" w:space="0" w:color="9A4D9E"/>
              <w:bottom w:val="single" w:sz="8" w:space="0" w:color="9A4D9E"/>
            </w:tcBorders>
          </w:tcPr>
          <w:p w:rsidR="007A0B16" w:rsidRPr="004850FA" w:rsidRDefault="007A0B16"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A0B16" w:rsidRPr="004B6745" w:rsidTr="003D617E">
        <w:trPr>
          <w:cantSplit/>
          <w:trHeight w:val="155"/>
        </w:trPr>
        <w:tc>
          <w:tcPr>
            <w:tcW w:w="8025" w:type="dxa"/>
            <w:gridSpan w:val="2"/>
            <w:tcBorders>
              <w:top w:val="single" w:sz="8" w:space="0" w:color="9A4D9E"/>
            </w:tcBorders>
          </w:tcPr>
          <w:p w:rsidR="007A0B16" w:rsidRPr="004B6745" w:rsidRDefault="007A0B16" w:rsidP="007A0B16">
            <w:pPr>
              <w:keepNext/>
              <w:spacing w:after="40"/>
              <w:ind w:left="113" w:right="113"/>
              <w:rPr>
                <w:color w:val="008576"/>
              </w:rPr>
            </w:pPr>
            <w:r w:rsidRPr="00DF2645">
              <w:rPr>
                <w:color w:val="008576"/>
              </w:rPr>
              <w:t>Please provide your rationale and, if ‘</w:t>
            </w:r>
            <w:r>
              <w:rPr>
                <w:color w:val="008576"/>
              </w:rPr>
              <w:t>Yes</w:t>
            </w:r>
            <w:r w:rsidRPr="00DF2645">
              <w:rPr>
                <w:color w:val="008576"/>
              </w:rPr>
              <w:t>’, please provide full details of your Alternative Modification(s) and your rationale as to why it/they better facilitate the Applicable BSC Objectives</w:t>
            </w:r>
            <w:r>
              <w:rPr>
                <w:color w:val="008576"/>
              </w:rPr>
              <w:t>.</w:t>
            </w:r>
          </w:p>
        </w:tc>
      </w:tr>
      <w:tr w:rsidR="007A0B16" w:rsidRPr="004850FA" w:rsidTr="003D617E">
        <w:trPr>
          <w:trHeight w:val="152"/>
        </w:trPr>
        <w:tc>
          <w:tcPr>
            <w:tcW w:w="8025" w:type="dxa"/>
            <w:gridSpan w:val="2"/>
          </w:tcPr>
          <w:p w:rsidR="007A0B16" w:rsidRPr="004850FA" w:rsidRDefault="007A0B16"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A0B16" w:rsidRDefault="007A0B1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A0B16"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A0B16" w:rsidRPr="004B6745" w:rsidRDefault="007A0B16" w:rsidP="007A0B16">
            <w:pPr>
              <w:keepNext/>
              <w:spacing w:line="240" w:lineRule="auto"/>
              <w:ind w:left="113"/>
              <w:rPr>
                <w:b/>
                <w:color w:val="FFFFFF"/>
              </w:rPr>
            </w:pPr>
            <w:r>
              <w:rPr>
                <w:b/>
                <w:color w:val="FFFFFF"/>
              </w:rPr>
              <w:t>Question 10</w:t>
            </w:r>
          </w:p>
        </w:tc>
      </w:tr>
      <w:tr w:rsidR="007A0B16" w:rsidRPr="004850FA" w:rsidTr="003D617E">
        <w:trPr>
          <w:cantSplit/>
          <w:trHeight w:val="160"/>
        </w:trPr>
        <w:tc>
          <w:tcPr>
            <w:tcW w:w="6300" w:type="dxa"/>
            <w:tcBorders>
              <w:top w:val="single" w:sz="8" w:space="0" w:color="9A4D9E"/>
              <w:bottom w:val="single" w:sz="8" w:space="0" w:color="9A4D9E"/>
              <w:right w:val="single" w:sz="8" w:space="0" w:color="9A4D9E"/>
            </w:tcBorders>
          </w:tcPr>
          <w:p w:rsidR="007A0B16" w:rsidRPr="004850FA" w:rsidRDefault="007A0B16" w:rsidP="003D617E">
            <w:pPr>
              <w:keepNext/>
              <w:spacing w:after="40"/>
              <w:ind w:left="113" w:right="113"/>
            </w:pPr>
            <w:r w:rsidRPr="00481163">
              <w:t xml:space="preserve">Will </w:t>
            </w:r>
            <w:r>
              <w:t>P329 i</w:t>
            </w:r>
            <w:r w:rsidRPr="00481163">
              <w:t>mpact your organisation</w:t>
            </w:r>
            <w:r>
              <w:t>?</w:t>
            </w:r>
          </w:p>
        </w:tc>
        <w:tc>
          <w:tcPr>
            <w:tcW w:w="1725" w:type="dxa"/>
            <w:tcBorders>
              <w:top w:val="single" w:sz="8" w:space="0" w:color="9A4D9E"/>
              <w:left w:val="single" w:sz="8" w:space="0" w:color="9A4D9E"/>
              <w:bottom w:val="single" w:sz="8" w:space="0" w:color="9A4D9E"/>
            </w:tcBorders>
          </w:tcPr>
          <w:p w:rsidR="007A0B16" w:rsidRPr="004850FA" w:rsidRDefault="007A0B16"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A0B16" w:rsidRPr="004B6745" w:rsidTr="003D617E">
        <w:trPr>
          <w:cantSplit/>
          <w:trHeight w:val="155"/>
        </w:trPr>
        <w:tc>
          <w:tcPr>
            <w:tcW w:w="8025" w:type="dxa"/>
            <w:gridSpan w:val="2"/>
            <w:tcBorders>
              <w:top w:val="single" w:sz="8" w:space="0" w:color="9A4D9E"/>
            </w:tcBorders>
          </w:tcPr>
          <w:p w:rsidR="007A0B16" w:rsidRPr="004B6745" w:rsidRDefault="007A0B16" w:rsidP="003D617E">
            <w:pPr>
              <w:keepNext/>
              <w:spacing w:after="40"/>
              <w:ind w:left="113" w:right="113"/>
              <w:rPr>
                <w:color w:val="008576"/>
              </w:rPr>
            </w:pPr>
            <w:r>
              <w:rPr>
                <w:color w:val="008576"/>
              </w:rPr>
              <w:t>P</w:t>
            </w:r>
            <w:r w:rsidRPr="009517F7">
              <w:rPr>
                <w:color w:val="008576"/>
              </w:rPr>
              <w:t>lease identify any significant differences in impacts and costs associated with the solution options (outage profile reporting and removal of REMIT submissions via MODIS)</w:t>
            </w:r>
          </w:p>
        </w:tc>
      </w:tr>
      <w:tr w:rsidR="007A0B16" w:rsidRPr="004850FA" w:rsidTr="003D617E">
        <w:trPr>
          <w:trHeight w:val="152"/>
        </w:trPr>
        <w:tc>
          <w:tcPr>
            <w:tcW w:w="8025" w:type="dxa"/>
            <w:gridSpan w:val="2"/>
          </w:tcPr>
          <w:p w:rsidR="007A0B16" w:rsidRPr="004850FA" w:rsidRDefault="007A0B16"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A0B16" w:rsidRDefault="007A0B1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A0B16"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A0B16" w:rsidRPr="004B6745" w:rsidRDefault="007A0B16" w:rsidP="007A0B16">
            <w:pPr>
              <w:keepNext/>
              <w:spacing w:line="240" w:lineRule="auto"/>
              <w:ind w:left="113"/>
              <w:rPr>
                <w:b/>
                <w:color w:val="FFFFFF"/>
              </w:rPr>
            </w:pPr>
            <w:r>
              <w:rPr>
                <w:b/>
                <w:color w:val="FFFFFF"/>
              </w:rPr>
              <w:t>Question 11</w:t>
            </w:r>
          </w:p>
        </w:tc>
      </w:tr>
      <w:tr w:rsidR="007A0B16" w:rsidRPr="004850FA" w:rsidTr="003D617E">
        <w:trPr>
          <w:cantSplit/>
          <w:trHeight w:val="160"/>
        </w:trPr>
        <w:tc>
          <w:tcPr>
            <w:tcW w:w="6300" w:type="dxa"/>
            <w:tcBorders>
              <w:top w:val="single" w:sz="8" w:space="0" w:color="9A4D9E"/>
              <w:bottom w:val="single" w:sz="8" w:space="0" w:color="9A4D9E"/>
              <w:right w:val="single" w:sz="8" w:space="0" w:color="9A4D9E"/>
            </w:tcBorders>
          </w:tcPr>
          <w:p w:rsidR="007A0B16" w:rsidRPr="004850FA" w:rsidRDefault="007A0B16" w:rsidP="003D617E">
            <w:pPr>
              <w:keepNext/>
              <w:spacing w:after="40"/>
              <w:ind w:left="113" w:right="113"/>
            </w:pPr>
            <w:r w:rsidRPr="00481163">
              <w:t xml:space="preserve">Will your organisation incur any costs in implementing </w:t>
            </w:r>
            <w:r>
              <w:t>P329?</w:t>
            </w:r>
          </w:p>
        </w:tc>
        <w:tc>
          <w:tcPr>
            <w:tcW w:w="1725" w:type="dxa"/>
            <w:tcBorders>
              <w:top w:val="single" w:sz="8" w:space="0" w:color="9A4D9E"/>
              <w:left w:val="single" w:sz="8" w:space="0" w:color="9A4D9E"/>
              <w:bottom w:val="single" w:sz="8" w:space="0" w:color="9A4D9E"/>
            </w:tcBorders>
          </w:tcPr>
          <w:p w:rsidR="007A0B16" w:rsidRPr="004850FA" w:rsidRDefault="007A0B16"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A0B16" w:rsidRPr="004B6745" w:rsidTr="003D617E">
        <w:trPr>
          <w:cantSplit/>
          <w:trHeight w:val="155"/>
        </w:trPr>
        <w:tc>
          <w:tcPr>
            <w:tcW w:w="8025" w:type="dxa"/>
            <w:gridSpan w:val="2"/>
            <w:tcBorders>
              <w:top w:val="single" w:sz="8" w:space="0" w:color="9A4D9E"/>
            </w:tcBorders>
          </w:tcPr>
          <w:p w:rsidR="007A0B16" w:rsidRPr="004B6745" w:rsidRDefault="007A0B16" w:rsidP="003D617E">
            <w:pPr>
              <w:keepNext/>
              <w:spacing w:after="40"/>
              <w:ind w:left="113" w:right="113"/>
              <w:rPr>
                <w:color w:val="008576"/>
              </w:rPr>
            </w:pPr>
            <w:r>
              <w:rPr>
                <w:color w:val="008576"/>
              </w:rPr>
              <w:t>P</w:t>
            </w:r>
            <w:r w:rsidRPr="009517F7">
              <w:rPr>
                <w:color w:val="008576"/>
              </w:rPr>
              <w:t>lease identify any significant differences in impacts and costs associated with the solution options (outage profile reporting and removal of REMIT submissions via MODIS)</w:t>
            </w:r>
          </w:p>
        </w:tc>
      </w:tr>
      <w:tr w:rsidR="007A0B16" w:rsidRPr="004850FA" w:rsidTr="003D617E">
        <w:trPr>
          <w:trHeight w:val="152"/>
        </w:trPr>
        <w:tc>
          <w:tcPr>
            <w:tcW w:w="8025" w:type="dxa"/>
            <w:gridSpan w:val="2"/>
          </w:tcPr>
          <w:p w:rsidR="007A0B16" w:rsidRPr="004850FA" w:rsidRDefault="007A0B16"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A0B16" w:rsidRDefault="007A0B1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A0B16">
            <w:pPr>
              <w:keepNext/>
              <w:spacing w:line="240" w:lineRule="auto"/>
              <w:ind w:left="113"/>
              <w:rPr>
                <w:b/>
                <w:color w:val="FFFFFF"/>
              </w:rPr>
            </w:pPr>
            <w:r>
              <w:rPr>
                <w:b/>
                <w:color w:val="FFFFFF"/>
              </w:rPr>
              <w:t xml:space="preserve">Question </w:t>
            </w:r>
            <w:r w:rsidR="007A0B16">
              <w:rPr>
                <w:b/>
                <w:color w:val="FFFFFF"/>
              </w:rPr>
              <w:t>12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9517F7" w:rsidRPr="004850FA" w:rsidRDefault="0062349A" w:rsidP="009517F7">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A0B16" w:rsidRPr="004B6745" w:rsidTr="003D617E">
        <w:trPr>
          <w:cantSplit/>
          <w:trHeight w:hRule="exact" w:val="397"/>
          <w:tblHeader/>
        </w:trPr>
        <w:tc>
          <w:tcPr>
            <w:tcW w:w="8025" w:type="dxa"/>
            <w:gridSpan w:val="2"/>
            <w:tcBorders>
              <w:bottom w:val="single" w:sz="8" w:space="0" w:color="9A4D9E"/>
            </w:tcBorders>
            <w:shd w:val="clear" w:color="auto" w:fill="9A4D9E"/>
            <w:vAlign w:val="center"/>
          </w:tcPr>
          <w:p w:rsidR="007A0B16" w:rsidRPr="004B6745" w:rsidRDefault="007A0B16" w:rsidP="007A0B16">
            <w:pPr>
              <w:keepNext/>
              <w:spacing w:line="240" w:lineRule="auto"/>
              <w:ind w:left="113"/>
              <w:rPr>
                <w:b/>
                <w:color w:val="FFFFFF"/>
              </w:rPr>
            </w:pPr>
            <w:r>
              <w:rPr>
                <w:b/>
                <w:color w:val="FFFFFF"/>
              </w:rPr>
              <w:lastRenderedPageBreak/>
              <w:t>Question 13</w:t>
            </w:r>
          </w:p>
        </w:tc>
      </w:tr>
      <w:tr w:rsidR="007A0B16" w:rsidRPr="004850FA" w:rsidTr="003D617E">
        <w:trPr>
          <w:cantSplit/>
          <w:trHeight w:val="160"/>
        </w:trPr>
        <w:tc>
          <w:tcPr>
            <w:tcW w:w="6300" w:type="dxa"/>
            <w:tcBorders>
              <w:top w:val="single" w:sz="8" w:space="0" w:color="9A4D9E"/>
              <w:bottom w:val="single" w:sz="8" w:space="0" w:color="9A4D9E"/>
              <w:right w:val="single" w:sz="8" w:space="0" w:color="9A4D9E"/>
            </w:tcBorders>
          </w:tcPr>
          <w:p w:rsidR="007A0B16" w:rsidRPr="004850FA" w:rsidRDefault="007A0B16" w:rsidP="003D617E">
            <w:pPr>
              <w:keepNext/>
              <w:spacing w:after="40"/>
              <w:ind w:left="113" w:right="113"/>
            </w:pPr>
            <w:r>
              <w:rPr>
                <w:color w:val="000000"/>
              </w:rPr>
              <w:t xml:space="preserve">Do you envision any risks or issues due to the P329 Implementation Date being later than the new REMIT Reporting Start Date? </w:t>
            </w:r>
          </w:p>
        </w:tc>
        <w:tc>
          <w:tcPr>
            <w:tcW w:w="1725" w:type="dxa"/>
            <w:tcBorders>
              <w:top w:val="single" w:sz="8" w:space="0" w:color="9A4D9E"/>
              <w:left w:val="single" w:sz="8" w:space="0" w:color="9A4D9E"/>
              <w:bottom w:val="single" w:sz="8" w:space="0" w:color="9A4D9E"/>
            </w:tcBorders>
          </w:tcPr>
          <w:p w:rsidR="007A0B16" w:rsidRPr="004850FA" w:rsidRDefault="007A0B16" w:rsidP="003D61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A0B16" w:rsidRPr="004B6745" w:rsidTr="003D617E">
        <w:trPr>
          <w:cantSplit/>
          <w:trHeight w:val="155"/>
        </w:trPr>
        <w:tc>
          <w:tcPr>
            <w:tcW w:w="8025" w:type="dxa"/>
            <w:gridSpan w:val="2"/>
            <w:tcBorders>
              <w:top w:val="single" w:sz="8" w:space="0" w:color="9A4D9E"/>
            </w:tcBorders>
          </w:tcPr>
          <w:p w:rsidR="007A0B16" w:rsidRPr="004B6745" w:rsidRDefault="007A0B16" w:rsidP="003D617E">
            <w:pPr>
              <w:keepNext/>
              <w:spacing w:after="40"/>
              <w:ind w:left="113" w:right="113"/>
              <w:rPr>
                <w:color w:val="008576"/>
              </w:rPr>
            </w:pPr>
            <w:r>
              <w:rPr>
                <w:color w:val="008576"/>
              </w:rPr>
              <w:t>Please provide your rationale.</w:t>
            </w:r>
          </w:p>
        </w:tc>
      </w:tr>
      <w:tr w:rsidR="007A0B16" w:rsidRPr="004850FA" w:rsidTr="003D617E">
        <w:trPr>
          <w:trHeight w:val="152"/>
        </w:trPr>
        <w:tc>
          <w:tcPr>
            <w:tcW w:w="8025" w:type="dxa"/>
            <w:gridSpan w:val="2"/>
          </w:tcPr>
          <w:p w:rsidR="007A0B16" w:rsidRPr="004850FA" w:rsidRDefault="007A0B16" w:rsidP="003D61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A0B16" w:rsidRDefault="007A0B1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A0B16">
            <w:pPr>
              <w:keepNext/>
              <w:spacing w:line="240" w:lineRule="auto"/>
              <w:ind w:left="113"/>
              <w:rPr>
                <w:b/>
                <w:color w:val="FFFFFF"/>
              </w:rPr>
            </w:pPr>
            <w:r>
              <w:rPr>
                <w:b/>
                <w:color w:val="FFFFFF"/>
              </w:rPr>
              <w:t xml:space="preserve">Question </w:t>
            </w:r>
            <w:r w:rsidR="007A0B16">
              <w:rPr>
                <w:b/>
                <w:color w:val="FFFFFF"/>
              </w:rPr>
              <w:t>14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CA34FA">
            <w:pPr>
              <w:keepNext/>
              <w:spacing w:after="40"/>
              <w:ind w:left="113" w:right="113"/>
            </w:pPr>
            <w:r w:rsidRPr="004850FA">
              <w:t>Do you have any further comments on P</w:t>
            </w:r>
            <w:r w:rsidR="00CA34FA">
              <w:rPr>
                <w:color w:val="000000"/>
                <w:szCs w:val="20"/>
              </w:rPr>
              <w:t>329</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CA34FA">
        <w:t>329</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CA34FA" w:rsidRPr="00CE30D3">
        <w:rPr>
          <w:b/>
        </w:rPr>
        <w:t>Wednesday 13 January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CA34FA">
        <w:t>329</w:t>
      </w:r>
      <w:r>
        <w:t xml:space="preserve">, it will draft the Assessment Report, and present it to the Panel at its meeting on </w:t>
      </w:r>
      <w:r w:rsidR="00CA34FA">
        <w:t>11 February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4FA" w:rsidRDefault="00CA34FA">
      <w:r>
        <w:separator/>
      </w:r>
    </w:p>
  </w:endnote>
  <w:endnote w:type="continuationSeparator" w:id="0">
    <w:p w:rsidR="00CA34FA" w:rsidRDefault="00CA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87079" w:rsidP="004C2248">
                                <w:pPr>
                                  <w:pStyle w:val="Footer"/>
                                  <w:spacing w:before="40"/>
                                </w:pPr>
                                <w:fldSimple w:instr=" DOCPROPERTY  Subject  \* MERGEFORMAT ">
                                  <w:r w:rsidR="00CA34FA">
                                    <w:t>PXXX</w:t>
                                  </w:r>
                                </w:fldSimple>
                                <w:r w:rsidR="00B62F07">
                                  <w:t xml:space="preserve"> </w:t>
                                </w:r>
                              </w:p>
                              <w:p w:rsidR="00B62F07" w:rsidRPr="005A342F" w:rsidRDefault="00187079" w:rsidP="004C2248">
                                <w:pPr>
                                  <w:pStyle w:val="Footer"/>
                                  <w:spacing w:before="40"/>
                                </w:pPr>
                                <w:fldSimple w:instr=" DOCPROPERTY  Title  \* MERGEFORMAT ">
                                  <w:r w:rsidR="00CA34FA">
                                    <w:t>Assessment Procedure Consultation Questions</w:t>
                                  </w:r>
                                </w:fldSimple>
                              </w:p>
                            </w:tc>
                          </w:tr>
                          <w:tr w:rsidR="00B62F07">
                            <w:trPr>
                              <w:trHeight w:val="340"/>
                            </w:trPr>
                            <w:tc>
                              <w:tcPr>
                                <w:tcW w:w="2156" w:type="dxa"/>
                                <w:vAlign w:val="center"/>
                              </w:tcPr>
                              <w:p w:rsidR="00B62F07" w:rsidRPr="006C2760" w:rsidRDefault="00187079" w:rsidP="006C2760">
                                <w:pPr>
                                  <w:pStyle w:val="Footer"/>
                                </w:pPr>
                                <w:fldSimple w:instr=" DOCPROPERTY  Date  \* MERGEFORMAT ">
                                  <w:r w:rsidR="00CA34FA">
                                    <w:t>Day Month Year</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A34FA">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48">
                                  <w:rPr>
                                    <w:noProof/>
                                  </w:rPr>
                                  <w:t>4</w:t>
                                </w:r>
                                <w:r w:rsidRPr="006C2760">
                                  <w:fldChar w:fldCharType="end"/>
                                </w:r>
                                <w:r w:rsidRPr="006C2760">
                                  <w:t xml:space="preserve"> of </w:t>
                                </w:r>
                                <w:fldSimple w:instr=" NUMPAGES ">
                                  <w:r w:rsidR="00D45748">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45748">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87079" w:rsidP="004C2248">
                          <w:pPr>
                            <w:pStyle w:val="Footer"/>
                            <w:spacing w:before="40"/>
                          </w:pPr>
                          <w:fldSimple w:instr=" DOCPROPERTY  Subject  \* MERGEFORMAT ">
                            <w:r w:rsidR="00CA34FA">
                              <w:t>PXXX</w:t>
                            </w:r>
                          </w:fldSimple>
                          <w:r w:rsidR="00B62F07">
                            <w:t xml:space="preserve"> </w:t>
                          </w:r>
                        </w:p>
                        <w:p w:rsidR="00B62F07" w:rsidRPr="005A342F" w:rsidRDefault="00187079" w:rsidP="004C2248">
                          <w:pPr>
                            <w:pStyle w:val="Footer"/>
                            <w:spacing w:before="40"/>
                          </w:pPr>
                          <w:fldSimple w:instr=" DOCPROPERTY  Title  \* MERGEFORMAT ">
                            <w:r w:rsidR="00CA34FA">
                              <w:t>Assessment Procedure Consultation Questions</w:t>
                            </w:r>
                          </w:fldSimple>
                        </w:p>
                      </w:tc>
                    </w:tr>
                    <w:tr w:rsidR="00B62F07">
                      <w:trPr>
                        <w:trHeight w:val="340"/>
                      </w:trPr>
                      <w:tc>
                        <w:tcPr>
                          <w:tcW w:w="2156" w:type="dxa"/>
                          <w:vAlign w:val="center"/>
                        </w:tcPr>
                        <w:p w:rsidR="00B62F07" w:rsidRPr="006C2760" w:rsidRDefault="00187079" w:rsidP="006C2760">
                          <w:pPr>
                            <w:pStyle w:val="Footer"/>
                          </w:pPr>
                          <w:fldSimple w:instr=" DOCPROPERTY  Date  \* MERGEFORMAT ">
                            <w:r w:rsidR="00CA34FA">
                              <w:t>Day Month Year</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A34FA">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48">
                            <w:rPr>
                              <w:noProof/>
                            </w:rPr>
                            <w:t>4</w:t>
                          </w:r>
                          <w:r w:rsidRPr="006C2760">
                            <w:fldChar w:fldCharType="end"/>
                          </w:r>
                          <w:r w:rsidRPr="006C2760">
                            <w:t xml:space="preserve"> of </w:t>
                          </w:r>
                          <w:fldSimple w:instr=" NUMPAGES ">
                            <w:r w:rsidR="00D45748">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45748">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87079" w:rsidP="007E327F">
                                <w:pPr>
                                  <w:pStyle w:val="Footer"/>
                                  <w:spacing w:before="40"/>
                                </w:pPr>
                                <w:fldSimple w:instr=" DOCPROPERTY  Subject  \* MERGEFORMAT ">
                                  <w:r w:rsidR="00CA34FA">
                                    <w:t>PXXX</w:t>
                                  </w:r>
                                </w:fldSimple>
                                <w:r w:rsidR="00CE1BAD">
                                  <w:t xml:space="preserve"> </w:t>
                                </w:r>
                              </w:p>
                              <w:p w:rsidR="002A0E87" w:rsidRPr="005A342F" w:rsidRDefault="00187079" w:rsidP="007E327F">
                                <w:pPr>
                                  <w:pStyle w:val="Footer"/>
                                  <w:spacing w:before="40"/>
                                </w:pPr>
                                <w:fldSimple w:instr=" DOCPROPERTY  Title  \* MERGEFORMAT ">
                                  <w:r w:rsidR="00CA34FA">
                                    <w:t>Assessment Procedure Consultation Questions</w:t>
                                  </w:r>
                                </w:fldSimple>
                              </w:p>
                            </w:tc>
                          </w:tr>
                          <w:tr w:rsidR="002A0E87">
                            <w:trPr>
                              <w:trHeight w:val="340"/>
                            </w:trPr>
                            <w:tc>
                              <w:tcPr>
                                <w:tcW w:w="2156" w:type="dxa"/>
                                <w:vAlign w:val="center"/>
                              </w:tcPr>
                              <w:p w:rsidR="002A0E87" w:rsidRPr="006C2760" w:rsidRDefault="00187079" w:rsidP="006C2760">
                                <w:pPr>
                                  <w:pStyle w:val="Footer"/>
                                </w:pPr>
                                <w:fldSimple w:instr=" DOCPROPERTY  Date  \* MERGEFORMAT ">
                                  <w:r w:rsidR="00CA34FA">
                                    <w:t>Day Month Year</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A34FA">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48">
                                  <w:rPr>
                                    <w:noProof/>
                                  </w:rPr>
                                  <w:t>1</w:t>
                                </w:r>
                                <w:r w:rsidRPr="006C2760">
                                  <w:fldChar w:fldCharType="end"/>
                                </w:r>
                                <w:r w:rsidRPr="006C2760">
                                  <w:t xml:space="preserve"> of </w:t>
                                </w:r>
                                <w:fldSimple w:instr=" NUMPAGES ">
                                  <w:r w:rsidR="00D45748">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45748">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87079" w:rsidP="007E327F">
                          <w:pPr>
                            <w:pStyle w:val="Footer"/>
                            <w:spacing w:before="40"/>
                          </w:pPr>
                          <w:fldSimple w:instr=" DOCPROPERTY  Subject  \* MERGEFORMAT ">
                            <w:r w:rsidR="00CA34FA">
                              <w:t>PXXX</w:t>
                            </w:r>
                          </w:fldSimple>
                          <w:r w:rsidR="00CE1BAD">
                            <w:t xml:space="preserve"> </w:t>
                          </w:r>
                        </w:p>
                        <w:p w:rsidR="002A0E87" w:rsidRPr="005A342F" w:rsidRDefault="00187079" w:rsidP="007E327F">
                          <w:pPr>
                            <w:pStyle w:val="Footer"/>
                            <w:spacing w:before="40"/>
                          </w:pPr>
                          <w:fldSimple w:instr=" DOCPROPERTY  Title  \* MERGEFORMAT ">
                            <w:r w:rsidR="00CA34FA">
                              <w:t>Assessment Procedure Consultation Questions</w:t>
                            </w:r>
                          </w:fldSimple>
                        </w:p>
                      </w:tc>
                    </w:tr>
                    <w:tr w:rsidR="002A0E87">
                      <w:trPr>
                        <w:trHeight w:val="340"/>
                      </w:trPr>
                      <w:tc>
                        <w:tcPr>
                          <w:tcW w:w="2156" w:type="dxa"/>
                          <w:vAlign w:val="center"/>
                        </w:tcPr>
                        <w:p w:rsidR="002A0E87" w:rsidRPr="006C2760" w:rsidRDefault="00187079" w:rsidP="006C2760">
                          <w:pPr>
                            <w:pStyle w:val="Footer"/>
                          </w:pPr>
                          <w:fldSimple w:instr=" DOCPROPERTY  Date  \* MERGEFORMAT ">
                            <w:r w:rsidR="00CA34FA">
                              <w:t>Day Month Year</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A34FA">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48">
                            <w:rPr>
                              <w:noProof/>
                            </w:rPr>
                            <w:t>1</w:t>
                          </w:r>
                          <w:r w:rsidRPr="006C2760">
                            <w:fldChar w:fldCharType="end"/>
                          </w:r>
                          <w:r w:rsidRPr="006C2760">
                            <w:t xml:space="preserve"> of </w:t>
                          </w:r>
                          <w:fldSimple w:instr=" NUMPAGES ">
                            <w:r w:rsidR="00D45748">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45748">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4FA" w:rsidRDefault="00CA34FA">
      <w:r>
        <w:separator/>
      </w:r>
    </w:p>
  </w:footnote>
  <w:footnote w:type="continuationSeparator" w:id="0">
    <w:p w:rsidR="00CA34FA" w:rsidRDefault="00CA3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4F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079"/>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2278"/>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0B1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17F7"/>
    <w:rsid w:val="00953570"/>
    <w:rsid w:val="009545CA"/>
    <w:rsid w:val="00955B2C"/>
    <w:rsid w:val="00961040"/>
    <w:rsid w:val="0096132C"/>
    <w:rsid w:val="00966FA1"/>
    <w:rsid w:val="0096737C"/>
    <w:rsid w:val="00970B0C"/>
    <w:rsid w:val="00983669"/>
    <w:rsid w:val="009939BE"/>
    <w:rsid w:val="00995357"/>
    <w:rsid w:val="009A0357"/>
    <w:rsid w:val="009A0AA2"/>
    <w:rsid w:val="009A5B98"/>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34FA"/>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748"/>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CA34FA"/>
    <w:pPr>
      <w:spacing w:before="60" w:after="60" w:line="240" w:lineRule="auto"/>
      <w:ind w:left="57" w:right="57"/>
    </w:pPr>
  </w:style>
  <w:style w:type="paragraph" w:customStyle="1" w:styleId="TableBodyText">
    <w:name w:val="Table Body Text"/>
    <w:basedOn w:val="Normal"/>
    <w:qFormat/>
    <w:rsid w:val="00CA34FA"/>
    <w:pPr>
      <w:spacing w:after="60"/>
      <w:ind w:left="57" w:right="57"/>
    </w:pPr>
    <w:rPr>
      <w:color w:val="008576"/>
    </w:rPr>
  </w:style>
  <w:style w:type="character" w:customStyle="1" w:styleId="TableTitleChar">
    <w:name w:val="Table Title Char"/>
    <w:link w:val="TableTitle"/>
    <w:locked/>
    <w:rsid w:val="00CA34FA"/>
    <w:rPr>
      <w:rFonts w:ascii="Tahoma" w:hAnsi="Tahoma"/>
      <w:b/>
      <w:color w:val="FFFFFF"/>
      <w:szCs w:val="24"/>
    </w:rPr>
  </w:style>
  <w:style w:type="paragraph" w:styleId="Revision">
    <w:name w:val="Revision"/>
    <w:hidden/>
    <w:uiPriority w:val="99"/>
    <w:semiHidden/>
    <w:rsid w:val="00D45748"/>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CA34FA"/>
    <w:pPr>
      <w:spacing w:before="60" w:after="60" w:line="240" w:lineRule="auto"/>
      <w:ind w:left="57" w:right="57"/>
    </w:pPr>
  </w:style>
  <w:style w:type="paragraph" w:customStyle="1" w:styleId="TableBodyText">
    <w:name w:val="Table Body Text"/>
    <w:basedOn w:val="Normal"/>
    <w:qFormat/>
    <w:rsid w:val="00CA34FA"/>
    <w:pPr>
      <w:spacing w:after="60"/>
      <w:ind w:left="57" w:right="57"/>
    </w:pPr>
    <w:rPr>
      <w:color w:val="008576"/>
    </w:rPr>
  </w:style>
  <w:style w:type="character" w:customStyle="1" w:styleId="TableTitleChar">
    <w:name w:val="Table Title Char"/>
    <w:link w:val="TableTitle"/>
    <w:locked/>
    <w:rsid w:val="00CA34FA"/>
    <w:rPr>
      <w:rFonts w:ascii="Tahoma" w:hAnsi="Tahoma"/>
      <w:b/>
      <w:color w:val="FFFFFF"/>
      <w:szCs w:val="24"/>
    </w:rPr>
  </w:style>
  <w:style w:type="paragraph" w:styleId="Revision">
    <w:name w:val="Revision"/>
    <w:hidden/>
    <w:uiPriority w:val="99"/>
    <w:semiHidden/>
    <w:rsid w:val="00D45748"/>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0</TotalTime>
  <Pages>5</Pages>
  <Words>860</Words>
  <Characters>6447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P329 Assessment Procedure Consultation Questions</vt:lpstr>
    </vt:vector>
  </TitlesOfParts>
  <Company/>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P329 Assessment Procedure Consultation Questions</dc:title>
  <dc:subject>P329 Assessment Procedure Consultation Questions</dc:subject>
  <dc:creator>ELEXON</dc:creator>
  <cp:keywords>P329 Assessment Procedure Consultation Questions</cp:keywords>
  <cp:lastModifiedBy>Simon Fox-Mella</cp:lastModifiedBy>
  <cp:revision>2</cp:revision>
  <cp:lastPrinted>2008-12-17T17:35:00Z</cp:lastPrinted>
  <dcterms:created xsi:type="dcterms:W3CDTF">2015-12-21T15:39:00Z</dcterms:created>
  <dcterms:modified xsi:type="dcterms:W3CDTF">2015-12-21T15:39:00Z</dcterms:modified>
  <cp:category>P329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P329</vt:lpwstr>
  </property>
  <property fmtid="{D5CDD505-2E9C-101B-9397-08002B2CF9AE}" pid="4" name="Date">
    <vt:lpwstr>21 December 2015</vt:lpwstr>
  </property>
  <property fmtid="{D5CDD505-2E9C-101B-9397-08002B2CF9AE}" pid="5" name="Version">
    <vt:lpwstr>1.0</vt:lpwstr>
  </property>
</Properties>
</file>